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C71" w:rsidRDefault="00DF0838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4931410</wp:posOffset>
                </wp:positionH>
                <wp:positionV relativeFrom="paragraph">
                  <wp:posOffset>114300</wp:posOffset>
                </wp:positionV>
                <wp:extent cx="466725" cy="323850"/>
                <wp:effectExtent l="38100" t="19050" r="47625" b="38100"/>
                <wp:wrapNone/>
                <wp:docPr id="1" name="5-Point Sta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32385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2E36E4" id="5-Point Star 1" o:spid="_x0000_s1026" style="position:absolute;margin-left:388.3pt;margin-top:9pt;width:36.7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4667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" path="m,123699r178274,1l233363,r55088,123700l466725,123699,322497,200149r55091,123700l233363,247398,89137,323849,144228,200149,,123699xe" fillcolor="yellow" strokecolor="#1f4d78 [1604]" strokeweight="1pt">
                <v:stroke joinstyle="miter"/>
                <v:path arrowok="t" o:connecttype="custom" o:connectlocs="0,123699;178274,123700;233363,0;288451,123700;466725,123699;322497,200149;377588,323849;233363,247398;89137,323849;144228,200149;0,123699" o:connectangles="0,0,0,0,0,0,0,0,0,0,0"/>
                <w10:wrap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36F437" wp14:editId="67110504">
                <wp:simplePos x="0" y="0"/>
                <wp:positionH relativeFrom="column">
                  <wp:posOffset>-685800</wp:posOffset>
                </wp:positionH>
                <wp:positionV relativeFrom="paragraph">
                  <wp:posOffset>38100</wp:posOffset>
                </wp:positionV>
                <wp:extent cx="6725920" cy="7867650"/>
                <wp:effectExtent l="38100" t="38100" r="113030" b="114300"/>
                <wp:wrapNone/>
                <wp:docPr id="19" name="Rectangle 18">
                  <a:extLst xmlns:a="http://schemas.openxmlformats.org/drawingml/2006/main">
                    <a:ext uri="{FF2B5EF4-FFF2-40B4-BE49-F238E27FC236}">
                      <a16:creationId xmlns:a16="http://schemas.microsoft.com/office/drawing/2014/main" id="{15C486FE-0542-4482-AD40-87B16F714A6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25920" cy="78676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F0838" w:rsidRDefault="00DF0838" w:rsidP="00DF0838">
                            <w:pPr>
                              <w:pStyle w:val="NormalWeb"/>
                              <w:spacing w:before="0" w:beforeAutospacing="0" w:after="120" w:afterAutospacing="0"/>
                              <w:ind w:left="101"/>
                              <w:jc w:val="center"/>
                            </w:pP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 xml:space="preserve">                   </w:t>
                            </w: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 xml:space="preserve">    2</w:t>
                            </w: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DF0838">
                              <w:rPr>
                                <w:rFonts w:asciiTheme="minorHAnsi" w:hAnsi="Calibri" w:cstheme="minorBidi"/>
                                <w:b/>
                                <w:bCs/>
                                <w:noProof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4FD3F174" wp14:editId="10E2C250">
                                  <wp:extent cx="504825" cy="342900"/>
                                  <wp:effectExtent l="0" t="0" r="9525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4825" cy="342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F0838" w:rsidRDefault="00DF0838" w:rsidP="00DF0838">
                            <w:pPr>
                              <w:pStyle w:val="NormalWeb"/>
                              <w:spacing w:before="0" w:beforeAutospacing="0" w:after="120" w:afterAutospacing="0"/>
                              <w:ind w:left="101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Problem solving and reasoning questions</w:t>
                            </w:r>
                          </w:p>
                          <w:p w:rsidR="00DF0838" w:rsidRDefault="00DF0838" w:rsidP="00DF0838">
                            <w:pPr>
                              <w:pStyle w:val="NormalWeb"/>
                              <w:spacing w:before="0" w:beforeAutospacing="0" w:after="120" w:afterAutospacing="0"/>
                              <w:ind w:left="101"/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</w:pPr>
                          </w:p>
                          <w:p w:rsidR="00DF0838" w:rsidRDefault="00DF0838" w:rsidP="00DF0838">
                            <w:pPr>
                              <w:pStyle w:val="NormalWeb"/>
                              <w:spacing w:before="0" w:beforeAutospacing="0" w:after="120" w:afterAutospacing="0"/>
                              <w:ind w:left="101"/>
                            </w:pPr>
                            <w:bookmarkStart w:id="0" w:name="_GoBack"/>
                            <w:bookmarkEnd w:id="0"/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 xml:space="preserve">Write these numbers in figures: </w:t>
                            </w:r>
                          </w:p>
                          <w:p w:rsidR="00DF0838" w:rsidRDefault="00DF0838" w:rsidP="00DF0838">
                            <w:pPr>
                              <w:pStyle w:val="NormalWeb"/>
                              <w:spacing w:before="0" w:beforeAutospacing="0" w:after="120" w:afterAutospacing="0"/>
                              <w:ind w:left="101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i</w:t>
                            </w:r>
                            <w:proofErr w:type="spellEnd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 xml:space="preserve">) Two thousand, five hundred and sixty. </w:t>
                            </w:r>
                          </w:p>
                          <w:p w:rsidR="00DF0838" w:rsidRDefault="00DF0838" w:rsidP="00DF0838">
                            <w:pPr>
                              <w:pStyle w:val="NormalWeb"/>
                              <w:spacing w:before="0" w:beforeAutospacing="0" w:after="120" w:afterAutospacing="0"/>
                              <w:ind w:left="101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(ii) Six thousand, one hundred and seventy.</w:t>
                            </w:r>
                          </w:p>
                          <w:p w:rsidR="00DF0838" w:rsidRDefault="00DF0838" w:rsidP="00DF0838">
                            <w:pPr>
                              <w:pStyle w:val="NormalWeb"/>
                              <w:spacing w:before="0" w:beforeAutospacing="0" w:after="120" w:afterAutospacing="0"/>
                              <w:ind w:left="101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(iii) Nine thousand, nine hundred and ninety.</w:t>
                            </w:r>
                          </w:p>
                          <w:p w:rsidR="00DF0838" w:rsidRDefault="00DF0838" w:rsidP="00DF0838">
                            <w:pPr>
                              <w:pStyle w:val="NormalWeb"/>
                              <w:spacing w:before="0" w:beforeAutospacing="0" w:after="120" w:afterAutospacing="0"/>
                              <w:ind w:left="101"/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 xml:space="preserve">(iv) Three thousand and three. </w:t>
                            </w:r>
                          </w:p>
                          <w:p w:rsidR="00DF0838" w:rsidRDefault="00DF0838" w:rsidP="00DF0838">
                            <w:pPr>
                              <w:pStyle w:val="NormalWeb"/>
                              <w:spacing w:before="0" w:beforeAutospacing="0" w:after="120" w:afterAutospacing="0"/>
                              <w:ind w:left="101"/>
                            </w:pPr>
                          </w:p>
                          <w:p w:rsidR="00DF0838" w:rsidRDefault="00DF0838" w:rsidP="00DF0838">
                            <w:pPr>
                              <w:pStyle w:val="NormalWeb"/>
                              <w:spacing w:before="0" w:beforeAutospacing="0" w:after="120" w:afterAutospacing="0"/>
                              <w:ind w:left="101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 xml:space="preserve">Draw a line from </w:t>
                            </w:r>
                            <w:proofErr w:type="gramStart"/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>0</w:t>
                            </w:r>
                            <w:proofErr w:type="gramEnd"/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 xml:space="preserve"> to 10,000 and mark these numbers: </w:t>
                            </w:r>
                          </w:p>
                          <w:p w:rsidR="00DF0838" w:rsidRDefault="00DF0838" w:rsidP="00DF0838">
                            <w:pPr>
                              <w:pStyle w:val="NormalWeb"/>
                              <w:spacing w:before="0" w:beforeAutospacing="0" w:after="120" w:afterAutospacing="0"/>
                              <w:ind w:left="274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(a) 4,500</w:t>
                            </w:r>
                          </w:p>
                          <w:p w:rsidR="00DF0838" w:rsidRDefault="00DF0838" w:rsidP="00DF0838">
                            <w:pPr>
                              <w:pStyle w:val="NormalWeb"/>
                              <w:spacing w:before="0" w:beforeAutospacing="0" w:after="120" w:afterAutospacing="0"/>
                              <w:ind w:left="274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(b)  6,110</w:t>
                            </w:r>
                          </w:p>
                          <w:p w:rsidR="00DF0838" w:rsidRDefault="00DF0838" w:rsidP="00DF0838">
                            <w:pPr>
                              <w:pStyle w:val="NormalWeb"/>
                              <w:spacing w:before="0" w:beforeAutospacing="0" w:after="120" w:afterAutospacing="0"/>
                              <w:ind w:left="274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 xml:space="preserve">(c)  7,590 </w:t>
                            </w:r>
                          </w:p>
                          <w:p w:rsidR="00DF0838" w:rsidRDefault="00DF0838" w:rsidP="00DF0838">
                            <w:pPr>
                              <w:pStyle w:val="NormalWeb"/>
                              <w:spacing w:before="0" w:beforeAutospacing="0" w:after="120" w:afterAutospacing="0"/>
                              <w:ind w:left="274"/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(d) 100</w:t>
                            </w:r>
                          </w:p>
                          <w:p w:rsidR="00DF0838" w:rsidRDefault="00DF0838" w:rsidP="00DF0838">
                            <w:pPr>
                              <w:pStyle w:val="NormalWeb"/>
                              <w:spacing w:before="0" w:beforeAutospacing="0" w:after="120" w:afterAutospacing="0"/>
                              <w:ind w:left="274"/>
                            </w:pPr>
                          </w:p>
                          <w:p w:rsidR="00DF0838" w:rsidRDefault="00DF0838" w:rsidP="00DF0838">
                            <w:pPr>
                              <w:pStyle w:val="NormalWeb"/>
                              <w:spacing w:before="0" w:beforeAutospacing="0" w:after="120" w:afterAutospacing="0"/>
                              <w:ind w:left="101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>Write the missing numbers:</w:t>
                            </w:r>
                          </w:p>
                          <w:p w:rsidR="00DF0838" w:rsidRDefault="00DF0838" w:rsidP="00DF0838">
                            <w:pPr>
                              <w:pStyle w:val="NormalWeb"/>
                              <w:spacing w:before="0" w:beforeAutospacing="0" w:after="120" w:afterAutospacing="0"/>
                              <w:ind w:left="101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 xml:space="preserve">1000 + 600 + </w:t>
                            </w:r>
                            <w:proofErr w:type="gramStart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30  =</w:t>
                            </w:r>
                            <w:proofErr w:type="gramEnd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 xml:space="preserve">  [__]</w:t>
                            </w:r>
                          </w:p>
                          <w:p w:rsidR="00DF0838" w:rsidRDefault="00DF0838" w:rsidP="00DF0838">
                            <w:pPr>
                              <w:pStyle w:val="NormalWeb"/>
                              <w:spacing w:before="0" w:beforeAutospacing="0" w:after="120" w:afterAutospacing="0"/>
                              <w:ind w:left="101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 xml:space="preserve"> [__] + 500 + 10 + 4 = 4,514</w:t>
                            </w:r>
                          </w:p>
                          <w:p w:rsidR="00DF0838" w:rsidRDefault="00DF0838" w:rsidP="00DF0838">
                            <w:pPr>
                              <w:pStyle w:val="NormalWeb"/>
                              <w:spacing w:before="0" w:beforeAutospacing="0" w:after="120" w:afterAutospacing="0"/>
                              <w:ind w:left="101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 xml:space="preserve">2000 + 200 + </w:t>
                            </w:r>
                            <w:proofErr w:type="gramStart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2  =</w:t>
                            </w:r>
                            <w:proofErr w:type="gramEnd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 xml:space="preserve">   [__]</w:t>
                            </w:r>
                          </w:p>
                          <w:p w:rsidR="00DF0838" w:rsidRDefault="00DF0838" w:rsidP="00DF0838">
                            <w:pPr>
                              <w:pStyle w:val="NormalWeb"/>
                              <w:spacing w:before="0" w:beforeAutospacing="0" w:after="120" w:afterAutospacing="0"/>
                              <w:ind w:left="101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 xml:space="preserve">6000 </w:t>
                            </w:r>
                            <w:proofErr w:type="gramStart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+  [</w:t>
                            </w:r>
                            <w:proofErr w:type="gramEnd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__]  + 20 + 6 = 6,226</w:t>
                            </w:r>
                          </w:p>
                          <w:p w:rsidR="00DF0838" w:rsidRDefault="00DF0838" w:rsidP="00DF0838">
                            <w:pPr>
                              <w:pStyle w:val="NormalWeb"/>
                              <w:spacing w:before="0" w:beforeAutospacing="0" w:after="120" w:afterAutospacing="0"/>
                              <w:ind w:left="101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68580" tIns="34290" rIns="68580" bIns="3429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36F437" id="Rectangle 18" o:spid="_x0000_s1026" style="position:absolute;margin-left:-54pt;margin-top:3pt;width:529.6pt;height:6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" fillcolor="white [3212]" strokecolor="#7f7f7f [1612]" strokeweight="1pt">
                <v:shadow on="t" color="black" opacity="26214f" origin="-.5,-.5" offset=".74836mm,.74836mm"/>
                <v:textbox inset="5.4pt,2.7pt,5.4pt,2.7pt">
                  <w:txbxContent>
                    <w:p w:rsidR="00DF0838" w:rsidRDefault="00DF0838" w:rsidP="00DF0838">
                      <w:pPr>
                        <w:pStyle w:val="NormalWeb"/>
                        <w:spacing w:before="0" w:beforeAutospacing="0" w:after="120" w:afterAutospacing="0"/>
                        <w:ind w:left="101"/>
                        <w:jc w:val="center"/>
                      </w:pP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56"/>
                        </w:rPr>
                        <w:t xml:space="preserve">                   </w:t>
                      </w: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56"/>
                        </w:rPr>
                        <w:t xml:space="preserve">    2</w:t>
                      </w: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0"/>
                          <w:szCs w:val="40"/>
                        </w:rPr>
                        <w:t xml:space="preserve"> </w:t>
                      </w:r>
                      <w:r w:rsidRPr="00DF0838">
                        <w:rPr>
                          <w:rFonts w:asciiTheme="minorHAnsi" w:hAnsi="Calibri" w:cstheme="minorBidi"/>
                          <w:b/>
                          <w:bCs/>
                          <w:noProof/>
                          <w:color w:val="000000" w:themeColor="text1"/>
                          <w:kern w:val="24"/>
                          <w:sz w:val="40"/>
                          <w:szCs w:val="40"/>
                        </w:rPr>
                        <w:drawing>
                          <wp:inline distT="0" distB="0" distL="0" distR="0" wp14:anchorId="4FD3F174" wp14:editId="10E2C250">
                            <wp:extent cx="504825" cy="342900"/>
                            <wp:effectExtent l="0" t="0" r="9525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04825" cy="342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F0838" w:rsidRDefault="00DF0838" w:rsidP="00DF0838">
                      <w:pPr>
                        <w:pStyle w:val="NormalWeb"/>
                        <w:spacing w:before="0" w:beforeAutospacing="0" w:after="120" w:afterAutospacing="0"/>
                        <w:ind w:left="101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0"/>
                          <w:szCs w:val="40"/>
                        </w:rPr>
                        <w:t>Problem solving and reasoning questions</w:t>
                      </w:r>
                    </w:p>
                    <w:p w:rsidR="00DF0838" w:rsidRDefault="00DF0838" w:rsidP="00DF0838">
                      <w:pPr>
                        <w:pStyle w:val="NormalWeb"/>
                        <w:spacing w:before="0" w:beforeAutospacing="0" w:after="120" w:afterAutospacing="0"/>
                        <w:ind w:left="101"/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</w:pPr>
                    </w:p>
                    <w:p w:rsidR="00DF0838" w:rsidRDefault="00DF0838" w:rsidP="00DF0838">
                      <w:pPr>
                        <w:pStyle w:val="NormalWeb"/>
                        <w:spacing w:before="0" w:beforeAutospacing="0" w:after="120" w:afterAutospacing="0"/>
                        <w:ind w:left="101"/>
                      </w:pPr>
                      <w:bookmarkStart w:id="1" w:name="_GoBack"/>
                      <w:bookmarkEnd w:id="1"/>
                      <w:r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 xml:space="preserve">Write these numbers in figures: </w:t>
                      </w:r>
                    </w:p>
                    <w:p w:rsidR="00DF0838" w:rsidRDefault="00DF0838" w:rsidP="00DF0838">
                      <w:pPr>
                        <w:pStyle w:val="NormalWeb"/>
                        <w:spacing w:before="0" w:beforeAutospacing="0" w:after="120" w:afterAutospacing="0"/>
                        <w:ind w:left="101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>(</w:t>
                      </w:r>
                      <w:proofErr w:type="spellStart"/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 xml:space="preserve">) Two thousand, five hundred and sixty. </w:t>
                      </w:r>
                    </w:p>
                    <w:p w:rsidR="00DF0838" w:rsidRDefault="00DF0838" w:rsidP="00DF0838">
                      <w:pPr>
                        <w:pStyle w:val="NormalWeb"/>
                        <w:spacing w:before="0" w:beforeAutospacing="0" w:after="120" w:afterAutospacing="0"/>
                        <w:ind w:left="101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>(ii) Six thousand, one hundred and seventy.</w:t>
                      </w:r>
                    </w:p>
                    <w:p w:rsidR="00DF0838" w:rsidRDefault="00DF0838" w:rsidP="00DF0838">
                      <w:pPr>
                        <w:pStyle w:val="NormalWeb"/>
                        <w:spacing w:before="0" w:beforeAutospacing="0" w:after="120" w:afterAutospacing="0"/>
                        <w:ind w:left="101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>(iii) Nine thousand, nine hundred and ninety.</w:t>
                      </w:r>
                    </w:p>
                    <w:p w:rsidR="00DF0838" w:rsidRDefault="00DF0838" w:rsidP="00DF0838">
                      <w:pPr>
                        <w:pStyle w:val="NormalWeb"/>
                        <w:spacing w:before="0" w:beforeAutospacing="0" w:after="120" w:afterAutospacing="0"/>
                        <w:ind w:left="101"/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 xml:space="preserve">(iv) Three thousand and three. </w:t>
                      </w:r>
                    </w:p>
                    <w:p w:rsidR="00DF0838" w:rsidRDefault="00DF0838" w:rsidP="00DF0838">
                      <w:pPr>
                        <w:pStyle w:val="NormalWeb"/>
                        <w:spacing w:before="0" w:beforeAutospacing="0" w:after="120" w:afterAutospacing="0"/>
                        <w:ind w:left="101"/>
                      </w:pPr>
                    </w:p>
                    <w:p w:rsidR="00DF0838" w:rsidRDefault="00DF0838" w:rsidP="00DF0838">
                      <w:pPr>
                        <w:pStyle w:val="NormalWeb"/>
                        <w:spacing w:before="0" w:beforeAutospacing="0" w:after="120" w:afterAutospacing="0"/>
                        <w:ind w:left="101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 xml:space="preserve">Draw a line from </w:t>
                      </w:r>
                      <w:proofErr w:type="gramStart"/>
                      <w:r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>0</w:t>
                      </w:r>
                      <w:proofErr w:type="gramEnd"/>
                      <w:r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 xml:space="preserve"> to 10,000 and mark these numbers: </w:t>
                      </w:r>
                    </w:p>
                    <w:p w:rsidR="00DF0838" w:rsidRDefault="00DF0838" w:rsidP="00DF0838">
                      <w:pPr>
                        <w:pStyle w:val="NormalWeb"/>
                        <w:spacing w:before="0" w:beforeAutospacing="0" w:after="120" w:afterAutospacing="0"/>
                        <w:ind w:left="274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>(a) 4,500</w:t>
                      </w:r>
                    </w:p>
                    <w:p w:rsidR="00DF0838" w:rsidRDefault="00DF0838" w:rsidP="00DF0838">
                      <w:pPr>
                        <w:pStyle w:val="NormalWeb"/>
                        <w:spacing w:before="0" w:beforeAutospacing="0" w:after="120" w:afterAutospacing="0"/>
                        <w:ind w:left="274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>(b)  6,110</w:t>
                      </w:r>
                    </w:p>
                    <w:p w:rsidR="00DF0838" w:rsidRDefault="00DF0838" w:rsidP="00DF0838">
                      <w:pPr>
                        <w:pStyle w:val="NormalWeb"/>
                        <w:spacing w:before="0" w:beforeAutospacing="0" w:after="120" w:afterAutospacing="0"/>
                        <w:ind w:left="274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 xml:space="preserve">(c)  7,590 </w:t>
                      </w:r>
                    </w:p>
                    <w:p w:rsidR="00DF0838" w:rsidRDefault="00DF0838" w:rsidP="00DF0838">
                      <w:pPr>
                        <w:pStyle w:val="NormalWeb"/>
                        <w:spacing w:before="0" w:beforeAutospacing="0" w:after="120" w:afterAutospacing="0"/>
                        <w:ind w:left="274"/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>(d) 100</w:t>
                      </w:r>
                    </w:p>
                    <w:p w:rsidR="00DF0838" w:rsidRDefault="00DF0838" w:rsidP="00DF0838">
                      <w:pPr>
                        <w:pStyle w:val="NormalWeb"/>
                        <w:spacing w:before="0" w:beforeAutospacing="0" w:after="120" w:afterAutospacing="0"/>
                        <w:ind w:left="274"/>
                      </w:pPr>
                    </w:p>
                    <w:p w:rsidR="00DF0838" w:rsidRDefault="00DF0838" w:rsidP="00DF0838">
                      <w:pPr>
                        <w:pStyle w:val="NormalWeb"/>
                        <w:spacing w:before="0" w:beforeAutospacing="0" w:after="120" w:afterAutospacing="0"/>
                        <w:ind w:left="101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>Write the missing numbers:</w:t>
                      </w:r>
                    </w:p>
                    <w:p w:rsidR="00DF0838" w:rsidRDefault="00DF0838" w:rsidP="00DF0838">
                      <w:pPr>
                        <w:pStyle w:val="NormalWeb"/>
                        <w:spacing w:before="0" w:beforeAutospacing="0" w:after="120" w:afterAutospacing="0"/>
                        <w:ind w:left="101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 xml:space="preserve">1000 + 600 + </w:t>
                      </w:r>
                      <w:proofErr w:type="gramStart"/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>30  =</w:t>
                      </w:r>
                      <w:proofErr w:type="gramEnd"/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 xml:space="preserve">  [__]</w:t>
                      </w:r>
                    </w:p>
                    <w:p w:rsidR="00DF0838" w:rsidRDefault="00DF0838" w:rsidP="00DF0838">
                      <w:pPr>
                        <w:pStyle w:val="NormalWeb"/>
                        <w:spacing w:before="0" w:beforeAutospacing="0" w:after="120" w:afterAutospacing="0"/>
                        <w:ind w:left="101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 xml:space="preserve"> [__] + 500 + 10 + 4 = 4,514</w:t>
                      </w:r>
                    </w:p>
                    <w:p w:rsidR="00DF0838" w:rsidRDefault="00DF0838" w:rsidP="00DF0838">
                      <w:pPr>
                        <w:pStyle w:val="NormalWeb"/>
                        <w:spacing w:before="0" w:beforeAutospacing="0" w:after="120" w:afterAutospacing="0"/>
                        <w:ind w:left="101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 xml:space="preserve">2000 + 200 + </w:t>
                      </w:r>
                      <w:proofErr w:type="gramStart"/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>2  =</w:t>
                      </w:r>
                      <w:proofErr w:type="gramEnd"/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 xml:space="preserve">   [__]</w:t>
                      </w:r>
                    </w:p>
                    <w:p w:rsidR="00DF0838" w:rsidRDefault="00DF0838" w:rsidP="00DF0838">
                      <w:pPr>
                        <w:pStyle w:val="NormalWeb"/>
                        <w:spacing w:before="0" w:beforeAutospacing="0" w:after="120" w:afterAutospacing="0"/>
                        <w:ind w:left="101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 xml:space="preserve">6000 </w:t>
                      </w:r>
                      <w:proofErr w:type="gramStart"/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>+  [</w:t>
                      </w:r>
                      <w:proofErr w:type="gramEnd"/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>__]  + 20 + 6 = 6,226</w:t>
                      </w:r>
                    </w:p>
                    <w:p w:rsidR="00DF0838" w:rsidRDefault="00DF0838" w:rsidP="00DF0838">
                      <w:pPr>
                        <w:pStyle w:val="NormalWeb"/>
                        <w:spacing w:before="0" w:beforeAutospacing="0" w:after="120" w:afterAutospacing="0"/>
                        <w:ind w:left="101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sectPr w:rsidR="00A81C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838"/>
    <w:rsid w:val="0069105C"/>
    <w:rsid w:val="00925264"/>
    <w:rsid w:val="00DF0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F6B4C"/>
  <w15:chartTrackingRefBased/>
  <w15:docId w15:val="{EAD7507C-7B0C-4387-9364-42597C347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F08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86ABB86D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1</cp:revision>
  <dcterms:created xsi:type="dcterms:W3CDTF">2020-04-24T09:26:00Z</dcterms:created>
  <dcterms:modified xsi:type="dcterms:W3CDTF">2020-04-24T09:28:00Z</dcterms:modified>
</cp:coreProperties>
</file>